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F7F" w:rsidRDefault="003E6F7F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3E6F7F" w:rsidRPr="007F0519" w:rsidRDefault="003E6F7F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3E6F7F" w:rsidRDefault="003E6F7F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3E6F7F" w:rsidRPr="007F0519" w:rsidRDefault="003E6F7F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3E6F7F" w:rsidRPr="00F4290B" w:rsidRDefault="003E6F7F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 </w:t>
      </w:r>
      <w:r>
        <w:rPr>
          <w:rFonts w:ascii="Times New Roman" w:hAnsi="Times New Roman" w:cs="Times New Roman"/>
        </w:rPr>
        <w:t xml:space="preserve">02.12.2024  </w:t>
      </w:r>
      <w:r w:rsidRPr="00F4290B">
        <w:rPr>
          <w:rFonts w:ascii="Times New Roman" w:hAnsi="Times New Roman" w:cs="Times New Roman"/>
        </w:rPr>
        <w:t xml:space="preserve">  № </w:t>
      </w:r>
      <w:r>
        <w:rPr>
          <w:rFonts w:ascii="Times New Roman" w:hAnsi="Times New Roman" w:cs="Times New Roman"/>
        </w:rPr>
        <w:t>330</w:t>
      </w:r>
    </w:p>
    <w:p w:rsidR="003E6F7F" w:rsidRDefault="003E6F7F">
      <w:r>
        <w:rPr>
          <w:rFonts w:ascii="Times New Roman" w:hAnsi="Times New Roman" w:cs="Times New Roman"/>
        </w:rPr>
        <w:t xml:space="preserve"> г. Унеча  Брянской области</w:t>
      </w:r>
    </w:p>
    <w:p w:rsidR="003E6F7F" w:rsidRDefault="003E6F7F">
      <w:pPr>
        <w:sectPr w:rsidR="003E6F7F" w:rsidSect="00C15414">
          <w:type w:val="continuous"/>
          <w:pgSz w:w="11906" w:h="16838" w:code="9"/>
          <w:pgMar w:top="993" w:right="851" w:bottom="1134" w:left="1418" w:header="709" w:footer="709" w:gutter="0"/>
          <w:cols w:space="708"/>
          <w:docGrid w:linePitch="360"/>
        </w:sectPr>
      </w:pPr>
    </w:p>
    <w:p w:rsidR="003E6F7F" w:rsidRPr="008B5049" w:rsidRDefault="003E6F7F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3E6F7F" w:rsidRDefault="003E6F7F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36"/>
          <w:sz w:val="28"/>
          <w:szCs w:val="28"/>
        </w:rPr>
        <w:t xml:space="preserve">Об утверждении карты-плана территории в границах </w:t>
      </w:r>
      <w:r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Pr="00A225B1">
        <w:rPr>
          <w:rFonts w:ascii="Times New Roman" w:hAnsi="Times New Roman" w:cs="Times New Roman"/>
          <w:sz w:val="28"/>
          <w:szCs w:val="28"/>
        </w:rPr>
        <w:t>32:27:0</w:t>
      </w:r>
      <w:r>
        <w:rPr>
          <w:rFonts w:ascii="Times New Roman" w:hAnsi="Times New Roman" w:cs="Times New Roman"/>
          <w:sz w:val="28"/>
          <w:szCs w:val="28"/>
        </w:rPr>
        <w:t>350908</w:t>
      </w:r>
    </w:p>
    <w:p w:rsidR="003E6F7F" w:rsidRDefault="003E6F7F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3E6F7F" w:rsidRDefault="003E6F7F" w:rsidP="007F1F22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соответствии со статьей 42.10 Федерального закона от 24.07.2007 №221-ФЗ «О кадастровой деятельности», руководствуясь регламентом работы согласительной комиссии, утвержденным распоряжением комитета по управлению муниципальным имуществом Унечского района от 23.04.2024 №1 «Об утверждении регламента согласительной комиссии по согласованию местоположения границ земельных участков при выполнении комплексных кадастровых работ», муниципальным контрактом от 22.04.2024 г. № 1, протоколом заседания согласительной комиссии №1 от 18.10.2024г., заключением согласительной комиссии от 18.10.2024 г., протоколом заседания согласительной комиссии №2 от 22.11.2024г., заключением согласительной комиссии от 22.11.2024 г.</w:t>
      </w:r>
    </w:p>
    <w:p w:rsidR="003E6F7F" w:rsidRPr="001B0BB9" w:rsidRDefault="003E6F7F" w:rsidP="001B0BB9">
      <w:pPr>
        <w:pStyle w:val="17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3E6F7F" w:rsidRPr="001B0BB9" w:rsidRDefault="003E6F7F" w:rsidP="001B0BB9">
      <w:pPr>
        <w:spacing w:line="240" w:lineRule="auto"/>
        <w:ind w:firstLine="856"/>
        <w:rPr>
          <w:rFonts w:ascii="Times New Roman" w:hAnsi="Times New Roman" w:cs="Times New Roman"/>
          <w:sz w:val="24"/>
          <w:szCs w:val="24"/>
        </w:rPr>
      </w:pPr>
      <w:r w:rsidRPr="001B0BB9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3E6F7F" w:rsidRPr="001B0BB9" w:rsidRDefault="003E6F7F" w:rsidP="001B0BB9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6F7F" w:rsidRPr="0097133F" w:rsidRDefault="003E6F7F" w:rsidP="001B0BB9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97133F">
        <w:rPr>
          <w:rFonts w:ascii="Times New Roman" w:hAnsi="Times New Roman" w:cs="Times New Roman"/>
          <w:sz w:val="24"/>
          <w:szCs w:val="24"/>
        </w:rPr>
        <w:t xml:space="preserve">Утвердить карту-план территории в границах </w:t>
      </w:r>
      <w:r w:rsidRPr="00A225B1">
        <w:rPr>
          <w:rFonts w:ascii="Times New Roman" w:hAnsi="Times New Roman" w:cs="Times New Roman"/>
          <w:sz w:val="24"/>
          <w:szCs w:val="24"/>
        </w:rPr>
        <w:t>кадастрового квартала 32:27:0</w:t>
      </w:r>
      <w:r>
        <w:rPr>
          <w:rFonts w:ascii="Times New Roman" w:hAnsi="Times New Roman" w:cs="Times New Roman"/>
          <w:sz w:val="24"/>
          <w:szCs w:val="24"/>
        </w:rPr>
        <w:t>350908</w:t>
      </w:r>
      <w:r w:rsidRPr="00A225B1">
        <w:rPr>
          <w:rFonts w:ascii="Times New Roman" w:hAnsi="Times New Roman" w:cs="Times New Roman"/>
          <w:sz w:val="24"/>
          <w:szCs w:val="24"/>
        </w:rPr>
        <w:t>,</w:t>
      </w:r>
      <w:r w:rsidRPr="0097133F">
        <w:rPr>
          <w:rFonts w:ascii="Times New Roman" w:hAnsi="Times New Roman" w:cs="Times New Roman"/>
          <w:sz w:val="24"/>
          <w:szCs w:val="24"/>
        </w:rPr>
        <w:t xml:space="preserve">подготовленную в результате выполнения комплексных кадастровых работ. </w:t>
      </w:r>
    </w:p>
    <w:p w:rsidR="003E6F7F" w:rsidRPr="00887FFE" w:rsidRDefault="003E6F7F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Комитету по управлению муниципальным имуществом Унечского района обеспечить в установленном действующим законодательством порядке внесение в Единый государственный реестр недвижимости сведений, полученных в результате выполнения комплексных кадастровых работ.</w:t>
      </w:r>
    </w:p>
    <w:p w:rsidR="003E6F7F" w:rsidRPr="00887FFE" w:rsidRDefault="003E6F7F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 xml:space="preserve">Настоящее постановление разместить на официальном сайте администрации Унечского района в сети «Интернет» </w:t>
      </w:r>
      <w:hyperlink r:id="rId5" w:history="1"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unradm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87FFE">
        <w:rPr>
          <w:rFonts w:ascii="Times New Roman" w:hAnsi="Times New Roman" w:cs="Times New Roman"/>
          <w:sz w:val="24"/>
          <w:szCs w:val="24"/>
        </w:rPr>
        <w:t>.</w:t>
      </w:r>
    </w:p>
    <w:p w:rsidR="003E6F7F" w:rsidRDefault="003E6F7F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постановления возложить на</w:t>
      </w:r>
      <w:r>
        <w:rPr>
          <w:rFonts w:ascii="Times New Roman" w:hAnsi="Times New Roman" w:cs="Times New Roman"/>
          <w:sz w:val="24"/>
          <w:szCs w:val="24"/>
        </w:rPr>
        <w:t xml:space="preserve"> исполняющего обязанности</w:t>
      </w:r>
      <w:r w:rsidRPr="00887FFE">
        <w:rPr>
          <w:rFonts w:ascii="Times New Roman" w:hAnsi="Times New Roman" w:cs="Times New Roman"/>
          <w:sz w:val="24"/>
          <w:szCs w:val="24"/>
        </w:rPr>
        <w:t xml:space="preserve"> заместителя главы администрации района И.М. Волкович.</w:t>
      </w:r>
    </w:p>
    <w:p w:rsidR="003E6F7F" w:rsidRPr="00BD61EC" w:rsidRDefault="003E6F7F" w:rsidP="00BD61EC">
      <w:pPr>
        <w:spacing w:line="240" w:lineRule="auto"/>
        <w:ind w:left="709"/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W w:w="5041" w:type="pct"/>
        <w:tblInd w:w="-106" w:type="dxa"/>
        <w:tblLook w:val="01E0"/>
      </w:tblPr>
      <w:tblGrid>
        <w:gridCol w:w="7631"/>
        <w:gridCol w:w="307"/>
        <w:gridCol w:w="2093"/>
        <w:gridCol w:w="475"/>
      </w:tblGrid>
      <w:tr w:rsidR="003E6F7F">
        <w:trPr>
          <w:trHeight w:val="471"/>
        </w:trPr>
        <w:tc>
          <w:tcPr>
            <w:tcW w:w="3778" w:type="pct"/>
            <w:gridSpan w:val="2"/>
          </w:tcPr>
          <w:p w:rsidR="003E6F7F" w:rsidRDefault="003E6F7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pct"/>
            <w:gridSpan w:val="2"/>
          </w:tcPr>
          <w:p w:rsidR="003E6F7F" w:rsidRDefault="003E6F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F7F">
        <w:trPr>
          <w:gridAfter w:val="1"/>
          <w:wAfter w:w="226" w:type="pct"/>
        </w:trPr>
        <w:tc>
          <w:tcPr>
            <w:tcW w:w="3632" w:type="pct"/>
          </w:tcPr>
          <w:tbl>
            <w:tblPr>
              <w:tblW w:w="5041" w:type="pct"/>
              <w:tblLook w:val="00A0"/>
            </w:tblPr>
            <w:tblGrid>
              <w:gridCol w:w="5688"/>
              <w:gridCol w:w="1788"/>
            </w:tblGrid>
            <w:tr w:rsidR="003E6F7F">
              <w:tc>
                <w:tcPr>
                  <w:tcW w:w="3487" w:type="pct"/>
                </w:tcPr>
                <w:p w:rsidR="003E6F7F" w:rsidRDefault="003E6F7F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Временно исполняющий обязанности </w:t>
                  </w:r>
                </w:p>
                <w:p w:rsidR="003E6F7F" w:rsidRDefault="003E6F7F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главы администрации района</w:t>
                  </w:r>
                </w:p>
              </w:tc>
              <w:tc>
                <w:tcPr>
                  <w:tcW w:w="1096" w:type="pct"/>
                </w:tcPr>
                <w:p w:rsidR="003E6F7F" w:rsidRDefault="003E6F7F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E6F7F" w:rsidRDefault="003E6F7F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В.А. Дуда</w:t>
                  </w:r>
                </w:p>
              </w:tc>
            </w:tr>
            <w:tr w:rsidR="003E6F7F">
              <w:tc>
                <w:tcPr>
                  <w:tcW w:w="3487" w:type="pct"/>
                </w:tcPr>
                <w:p w:rsidR="003E6F7F" w:rsidRDefault="003E6F7F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96" w:type="pct"/>
                </w:tcPr>
                <w:p w:rsidR="003E6F7F" w:rsidRDefault="003E6F7F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E6F7F" w:rsidRDefault="003E6F7F">
            <w:pPr>
              <w:spacing w:line="240" w:lineRule="auto"/>
              <w:ind w:firstLine="56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6F7F" w:rsidRDefault="003E6F7F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pct"/>
            <w:gridSpan w:val="2"/>
          </w:tcPr>
          <w:p w:rsidR="003E6F7F" w:rsidRDefault="003E6F7F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6F7F" w:rsidRPr="00BD61EC" w:rsidRDefault="003E6F7F" w:rsidP="00BD61EC">
      <w:pPr>
        <w:spacing w:line="240" w:lineRule="auto"/>
        <w:jc w:val="both"/>
        <w:rPr>
          <w:rFonts w:ascii="Times New Roman" w:hAnsi="Times New Roman" w:cs="Times New Roman"/>
          <w:color w:val="FFFFFF"/>
          <w:sz w:val="8"/>
          <w:szCs w:val="8"/>
        </w:rPr>
      </w:pPr>
    </w:p>
    <w:sectPr w:rsidR="003E6F7F" w:rsidRPr="00BD61EC" w:rsidSect="00C15414">
      <w:type w:val="continuous"/>
      <w:pgSz w:w="11906" w:h="16838" w:code="9"/>
      <w:pgMar w:top="851" w:right="567" w:bottom="709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1B03839"/>
    <w:multiLevelType w:val="multilevel"/>
    <w:tmpl w:val="58AE7412"/>
    <w:lvl w:ilvl="0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9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ind w:left="286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9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1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7" w:hanging="1800"/>
      </w:pPr>
      <w:rPr>
        <w:rFonts w:hint="default"/>
      </w:rPr>
    </w:lvl>
  </w:abstractNum>
  <w:abstractNum w:abstractNumId="7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8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9">
    <w:nsid w:val="6DCF7A3E"/>
    <w:multiLevelType w:val="hybridMultilevel"/>
    <w:tmpl w:val="4386D0E0"/>
    <w:lvl w:ilvl="0" w:tplc="2BEEAC6C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0"/>
  </w:num>
  <w:num w:numId="11">
    <w:abstractNumId w:val="5"/>
  </w:num>
  <w:num w:numId="12">
    <w:abstractNumId w:val="1"/>
  </w:num>
  <w:num w:numId="13">
    <w:abstractNumId w:val="9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0694"/>
    <w:rsid w:val="00001462"/>
    <w:rsid w:val="00003F73"/>
    <w:rsid w:val="00005E1F"/>
    <w:rsid w:val="000071F1"/>
    <w:rsid w:val="000175AB"/>
    <w:rsid w:val="00020C55"/>
    <w:rsid w:val="000268BB"/>
    <w:rsid w:val="00026C01"/>
    <w:rsid w:val="0003674B"/>
    <w:rsid w:val="00040C7E"/>
    <w:rsid w:val="000435E7"/>
    <w:rsid w:val="00044625"/>
    <w:rsid w:val="00044AC7"/>
    <w:rsid w:val="000463D3"/>
    <w:rsid w:val="00046A47"/>
    <w:rsid w:val="00051022"/>
    <w:rsid w:val="000517C9"/>
    <w:rsid w:val="000536E1"/>
    <w:rsid w:val="000543A2"/>
    <w:rsid w:val="00061065"/>
    <w:rsid w:val="0006305D"/>
    <w:rsid w:val="00064D8C"/>
    <w:rsid w:val="0006621B"/>
    <w:rsid w:val="00066A67"/>
    <w:rsid w:val="0006721F"/>
    <w:rsid w:val="00067418"/>
    <w:rsid w:val="00070BD0"/>
    <w:rsid w:val="000717C7"/>
    <w:rsid w:val="00082639"/>
    <w:rsid w:val="00082D98"/>
    <w:rsid w:val="00092934"/>
    <w:rsid w:val="000A05B8"/>
    <w:rsid w:val="000A5846"/>
    <w:rsid w:val="000A608A"/>
    <w:rsid w:val="000B6988"/>
    <w:rsid w:val="000B6E73"/>
    <w:rsid w:val="000C2B70"/>
    <w:rsid w:val="000C2C7C"/>
    <w:rsid w:val="000C707C"/>
    <w:rsid w:val="000D0C19"/>
    <w:rsid w:val="000D44CD"/>
    <w:rsid w:val="000D7CF1"/>
    <w:rsid w:val="000E08DA"/>
    <w:rsid w:val="000E0CA2"/>
    <w:rsid w:val="000E1710"/>
    <w:rsid w:val="000E4390"/>
    <w:rsid w:val="000E71A5"/>
    <w:rsid w:val="000F291F"/>
    <w:rsid w:val="000F6214"/>
    <w:rsid w:val="000F6FC6"/>
    <w:rsid w:val="00110C87"/>
    <w:rsid w:val="00111A96"/>
    <w:rsid w:val="00114B5C"/>
    <w:rsid w:val="00120257"/>
    <w:rsid w:val="001213E8"/>
    <w:rsid w:val="001219B6"/>
    <w:rsid w:val="00121CC6"/>
    <w:rsid w:val="001230F9"/>
    <w:rsid w:val="001242C6"/>
    <w:rsid w:val="00125DDB"/>
    <w:rsid w:val="00126006"/>
    <w:rsid w:val="0013040A"/>
    <w:rsid w:val="001304DE"/>
    <w:rsid w:val="00131873"/>
    <w:rsid w:val="00133973"/>
    <w:rsid w:val="00135067"/>
    <w:rsid w:val="0013616C"/>
    <w:rsid w:val="00136660"/>
    <w:rsid w:val="00145A0F"/>
    <w:rsid w:val="001462BC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22F6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0BB9"/>
    <w:rsid w:val="001B1D5F"/>
    <w:rsid w:val="001B3AFA"/>
    <w:rsid w:val="001B460B"/>
    <w:rsid w:val="001B7FD9"/>
    <w:rsid w:val="001C1DB8"/>
    <w:rsid w:val="001C4A75"/>
    <w:rsid w:val="001C53CD"/>
    <w:rsid w:val="001D75CF"/>
    <w:rsid w:val="001E40F4"/>
    <w:rsid w:val="001E4C2E"/>
    <w:rsid w:val="001E631D"/>
    <w:rsid w:val="001F1FA9"/>
    <w:rsid w:val="001F2E6D"/>
    <w:rsid w:val="002007BA"/>
    <w:rsid w:val="00200B5C"/>
    <w:rsid w:val="00207B5C"/>
    <w:rsid w:val="00213545"/>
    <w:rsid w:val="0022127D"/>
    <w:rsid w:val="0022249D"/>
    <w:rsid w:val="00222F7B"/>
    <w:rsid w:val="00250231"/>
    <w:rsid w:val="002534AF"/>
    <w:rsid w:val="00255070"/>
    <w:rsid w:val="00256699"/>
    <w:rsid w:val="002655F3"/>
    <w:rsid w:val="00266066"/>
    <w:rsid w:val="00266EDC"/>
    <w:rsid w:val="00270291"/>
    <w:rsid w:val="00277BAD"/>
    <w:rsid w:val="00280BA5"/>
    <w:rsid w:val="00281707"/>
    <w:rsid w:val="0028221F"/>
    <w:rsid w:val="0029620E"/>
    <w:rsid w:val="002A2867"/>
    <w:rsid w:val="002A4096"/>
    <w:rsid w:val="002A5393"/>
    <w:rsid w:val="002A5496"/>
    <w:rsid w:val="002A57C1"/>
    <w:rsid w:val="002A6291"/>
    <w:rsid w:val="002A6E0B"/>
    <w:rsid w:val="002A76A7"/>
    <w:rsid w:val="002A77B6"/>
    <w:rsid w:val="002B047F"/>
    <w:rsid w:val="002B36BF"/>
    <w:rsid w:val="002B7EB0"/>
    <w:rsid w:val="002C07C1"/>
    <w:rsid w:val="002C3D2D"/>
    <w:rsid w:val="002C4BBA"/>
    <w:rsid w:val="002D51AC"/>
    <w:rsid w:val="002D7799"/>
    <w:rsid w:val="002D7FEB"/>
    <w:rsid w:val="002E0244"/>
    <w:rsid w:val="002E30A6"/>
    <w:rsid w:val="002E317E"/>
    <w:rsid w:val="002E3FC9"/>
    <w:rsid w:val="002E7D04"/>
    <w:rsid w:val="002F016A"/>
    <w:rsid w:val="002F58A6"/>
    <w:rsid w:val="002F6F24"/>
    <w:rsid w:val="0030201E"/>
    <w:rsid w:val="003049E6"/>
    <w:rsid w:val="00305C4B"/>
    <w:rsid w:val="00305FF6"/>
    <w:rsid w:val="0031391B"/>
    <w:rsid w:val="003152E5"/>
    <w:rsid w:val="0032186F"/>
    <w:rsid w:val="00323B16"/>
    <w:rsid w:val="00327950"/>
    <w:rsid w:val="003310E0"/>
    <w:rsid w:val="00336374"/>
    <w:rsid w:val="00340764"/>
    <w:rsid w:val="00343A76"/>
    <w:rsid w:val="003443E8"/>
    <w:rsid w:val="00344993"/>
    <w:rsid w:val="003450A8"/>
    <w:rsid w:val="00345204"/>
    <w:rsid w:val="003518FF"/>
    <w:rsid w:val="0035308C"/>
    <w:rsid w:val="00355F01"/>
    <w:rsid w:val="00357EF5"/>
    <w:rsid w:val="00361D0B"/>
    <w:rsid w:val="003656CF"/>
    <w:rsid w:val="00370FD6"/>
    <w:rsid w:val="00371C00"/>
    <w:rsid w:val="003849E9"/>
    <w:rsid w:val="0038736F"/>
    <w:rsid w:val="003877B8"/>
    <w:rsid w:val="00391496"/>
    <w:rsid w:val="003919F9"/>
    <w:rsid w:val="003921E1"/>
    <w:rsid w:val="00393A05"/>
    <w:rsid w:val="00394270"/>
    <w:rsid w:val="00394735"/>
    <w:rsid w:val="003A0D4B"/>
    <w:rsid w:val="003A3E68"/>
    <w:rsid w:val="003A458C"/>
    <w:rsid w:val="003A5AC1"/>
    <w:rsid w:val="003A7266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9E1"/>
    <w:rsid w:val="003E0AE5"/>
    <w:rsid w:val="003E2335"/>
    <w:rsid w:val="003E319D"/>
    <w:rsid w:val="003E6F7F"/>
    <w:rsid w:val="003F1B23"/>
    <w:rsid w:val="003F2986"/>
    <w:rsid w:val="003F594C"/>
    <w:rsid w:val="00402E15"/>
    <w:rsid w:val="004102CE"/>
    <w:rsid w:val="004106EF"/>
    <w:rsid w:val="00411C86"/>
    <w:rsid w:val="00420A19"/>
    <w:rsid w:val="004224FE"/>
    <w:rsid w:val="00422BF8"/>
    <w:rsid w:val="004244AA"/>
    <w:rsid w:val="0043395C"/>
    <w:rsid w:val="004342EA"/>
    <w:rsid w:val="0043459A"/>
    <w:rsid w:val="00434E91"/>
    <w:rsid w:val="004401EA"/>
    <w:rsid w:val="004434E8"/>
    <w:rsid w:val="00443D83"/>
    <w:rsid w:val="00450D99"/>
    <w:rsid w:val="00450EA7"/>
    <w:rsid w:val="004521A3"/>
    <w:rsid w:val="004535DB"/>
    <w:rsid w:val="00463E35"/>
    <w:rsid w:val="0046513B"/>
    <w:rsid w:val="00470858"/>
    <w:rsid w:val="00474516"/>
    <w:rsid w:val="004776D4"/>
    <w:rsid w:val="00483769"/>
    <w:rsid w:val="00483FE3"/>
    <w:rsid w:val="004870D5"/>
    <w:rsid w:val="00487994"/>
    <w:rsid w:val="00494CD6"/>
    <w:rsid w:val="00495991"/>
    <w:rsid w:val="00495C9A"/>
    <w:rsid w:val="00497B2D"/>
    <w:rsid w:val="004A6741"/>
    <w:rsid w:val="004A6FD6"/>
    <w:rsid w:val="004B0487"/>
    <w:rsid w:val="004B0C1A"/>
    <w:rsid w:val="004B4CBE"/>
    <w:rsid w:val="004B5D15"/>
    <w:rsid w:val="004C4444"/>
    <w:rsid w:val="004C614B"/>
    <w:rsid w:val="004C6E3A"/>
    <w:rsid w:val="004D4E01"/>
    <w:rsid w:val="004E06AF"/>
    <w:rsid w:val="004E06B3"/>
    <w:rsid w:val="004E1C6B"/>
    <w:rsid w:val="004E292D"/>
    <w:rsid w:val="004F20FA"/>
    <w:rsid w:val="004F2D84"/>
    <w:rsid w:val="004F597D"/>
    <w:rsid w:val="004F6D67"/>
    <w:rsid w:val="0050594B"/>
    <w:rsid w:val="0050758D"/>
    <w:rsid w:val="00510439"/>
    <w:rsid w:val="005113D1"/>
    <w:rsid w:val="00515E87"/>
    <w:rsid w:val="005211F5"/>
    <w:rsid w:val="00522895"/>
    <w:rsid w:val="00524505"/>
    <w:rsid w:val="005275F1"/>
    <w:rsid w:val="00532889"/>
    <w:rsid w:val="0053403D"/>
    <w:rsid w:val="00535F3A"/>
    <w:rsid w:val="0054111C"/>
    <w:rsid w:val="005464AD"/>
    <w:rsid w:val="00550035"/>
    <w:rsid w:val="00553FED"/>
    <w:rsid w:val="005549D1"/>
    <w:rsid w:val="0055609A"/>
    <w:rsid w:val="00560B60"/>
    <w:rsid w:val="005670B7"/>
    <w:rsid w:val="005724B2"/>
    <w:rsid w:val="005731EB"/>
    <w:rsid w:val="00576AFE"/>
    <w:rsid w:val="00576E17"/>
    <w:rsid w:val="00580D12"/>
    <w:rsid w:val="0058151E"/>
    <w:rsid w:val="00581F0B"/>
    <w:rsid w:val="0058511F"/>
    <w:rsid w:val="0058525B"/>
    <w:rsid w:val="005900A0"/>
    <w:rsid w:val="00593F6F"/>
    <w:rsid w:val="00594188"/>
    <w:rsid w:val="00596380"/>
    <w:rsid w:val="005967B8"/>
    <w:rsid w:val="005B06AE"/>
    <w:rsid w:val="005B2586"/>
    <w:rsid w:val="005B4B7E"/>
    <w:rsid w:val="005B576D"/>
    <w:rsid w:val="005B62F1"/>
    <w:rsid w:val="005C0962"/>
    <w:rsid w:val="005C2C61"/>
    <w:rsid w:val="005C782E"/>
    <w:rsid w:val="005D0B9A"/>
    <w:rsid w:val="005D1078"/>
    <w:rsid w:val="005D26D1"/>
    <w:rsid w:val="005D2CF6"/>
    <w:rsid w:val="005D4346"/>
    <w:rsid w:val="005D564F"/>
    <w:rsid w:val="005E0CD2"/>
    <w:rsid w:val="005E105E"/>
    <w:rsid w:val="005E20EE"/>
    <w:rsid w:val="005E3F9B"/>
    <w:rsid w:val="005E4115"/>
    <w:rsid w:val="005E531A"/>
    <w:rsid w:val="005E6961"/>
    <w:rsid w:val="005E7DED"/>
    <w:rsid w:val="005E7F10"/>
    <w:rsid w:val="005F1709"/>
    <w:rsid w:val="005F26E8"/>
    <w:rsid w:val="006002C5"/>
    <w:rsid w:val="006038A9"/>
    <w:rsid w:val="00614F82"/>
    <w:rsid w:val="006153A3"/>
    <w:rsid w:val="00616E0C"/>
    <w:rsid w:val="00624E19"/>
    <w:rsid w:val="00625AA3"/>
    <w:rsid w:val="0062612D"/>
    <w:rsid w:val="006264A4"/>
    <w:rsid w:val="00627CCF"/>
    <w:rsid w:val="0063014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615E"/>
    <w:rsid w:val="00667199"/>
    <w:rsid w:val="00670B6A"/>
    <w:rsid w:val="006720CF"/>
    <w:rsid w:val="006735E5"/>
    <w:rsid w:val="006750C7"/>
    <w:rsid w:val="006756A3"/>
    <w:rsid w:val="00683704"/>
    <w:rsid w:val="00684E2C"/>
    <w:rsid w:val="00687E4B"/>
    <w:rsid w:val="00690D6E"/>
    <w:rsid w:val="00695899"/>
    <w:rsid w:val="006972FA"/>
    <w:rsid w:val="006A06C5"/>
    <w:rsid w:val="006A6B77"/>
    <w:rsid w:val="006B39F0"/>
    <w:rsid w:val="006B597D"/>
    <w:rsid w:val="006C1916"/>
    <w:rsid w:val="006C44DE"/>
    <w:rsid w:val="006D095A"/>
    <w:rsid w:val="006D4305"/>
    <w:rsid w:val="006D4EC7"/>
    <w:rsid w:val="006D5C70"/>
    <w:rsid w:val="006D64FC"/>
    <w:rsid w:val="006D765C"/>
    <w:rsid w:val="006E3C1B"/>
    <w:rsid w:val="006E6CE0"/>
    <w:rsid w:val="006F483D"/>
    <w:rsid w:val="006F48C2"/>
    <w:rsid w:val="006F66F6"/>
    <w:rsid w:val="006F7E2B"/>
    <w:rsid w:val="00701F7F"/>
    <w:rsid w:val="007034C0"/>
    <w:rsid w:val="00707C67"/>
    <w:rsid w:val="00710C74"/>
    <w:rsid w:val="0071397A"/>
    <w:rsid w:val="007179B8"/>
    <w:rsid w:val="007213B0"/>
    <w:rsid w:val="00722D73"/>
    <w:rsid w:val="007258CC"/>
    <w:rsid w:val="0072781C"/>
    <w:rsid w:val="00735343"/>
    <w:rsid w:val="00736A27"/>
    <w:rsid w:val="0074322A"/>
    <w:rsid w:val="00752758"/>
    <w:rsid w:val="007533E6"/>
    <w:rsid w:val="00755658"/>
    <w:rsid w:val="00755700"/>
    <w:rsid w:val="00757792"/>
    <w:rsid w:val="00757BF2"/>
    <w:rsid w:val="00761334"/>
    <w:rsid w:val="00763810"/>
    <w:rsid w:val="00764865"/>
    <w:rsid w:val="0077243E"/>
    <w:rsid w:val="007739E3"/>
    <w:rsid w:val="007769E4"/>
    <w:rsid w:val="0078011D"/>
    <w:rsid w:val="00780B99"/>
    <w:rsid w:val="007818DF"/>
    <w:rsid w:val="00781B51"/>
    <w:rsid w:val="007826B1"/>
    <w:rsid w:val="007938C0"/>
    <w:rsid w:val="00793B1D"/>
    <w:rsid w:val="00794840"/>
    <w:rsid w:val="007A0A77"/>
    <w:rsid w:val="007A145B"/>
    <w:rsid w:val="007A3855"/>
    <w:rsid w:val="007B1590"/>
    <w:rsid w:val="007B4B62"/>
    <w:rsid w:val="007B605B"/>
    <w:rsid w:val="007B65FE"/>
    <w:rsid w:val="007B66E5"/>
    <w:rsid w:val="007B7B92"/>
    <w:rsid w:val="007C1A09"/>
    <w:rsid w:val="007C1D6A"/>
    <w:rsid w:val="007C4893"/>
    <w:rsid w:val="007C5385"/>
    <w:rsid w:val="007D0D35"/>
    <w:rsid w:val="007D4067"/>
    <w:rsid w:val="007D5781"/>
    <w:rsid w:val="007D5D66"/>
    <w:rsid w:val="007E159B"/>
    <w:rsid w:val="007E195A"/>
    <w:rsid w:val="007F0519"/>
    <w:rsid w:val="007F1F22"/>
    <w:rsid w:val="007F6894"/>
    <w:rsid w:val="007F7AA7"/>
    <w:rsid w:val="008020EF"/>
    <w:rsid w:val="00807F9E"/>
    <w:rsid w:val="008118C3"/>
    <w:rsid w:val="0081244C"/>
    <w:rsid w:val="00813E96"/>
    <w:rsid w:val="008144AD"/>
    <w:rsid w:val="00816E56"/>
    <w:rsid w:val="00825205"/>
    <w:rsid w:val="008266A9"/>
    <w:rsid w:val="00826F31"/>
    <w:rsid w:val="00827381"/>
    <w:rsid w:val="008303D6"/>
    <w:rsid w:val="00832AA5"/>
    <w:rsid w:val="00836519"/>
    <w:rsid w:val="0083660E"/>
    <w:rsid w:val="00836FA7"/>
    <w:rsid w:val="00837324"/>
    <w:rsid w:val="00837FDE"/>
    <w:rsid w:val="008458B2"/>
    <w:rsid w:val="0085002E"/>
    <w:rsid w:val="008511B4"/>
    <w:rsid w:val="00852420"/>
    <w:rsid w:val="008565E2"/>
    <w:rsid w:val="0086062F"/>
    <w:rsid w:val="00860670"/>
    <w:rsid w:val="008614EC"/>
    <w:rsid w:val="00861765"/>
    <w:rsid w:val="0086411E"/>
    <w:rsid w:val="00865223"/>
    <w:rsid w:val="00873393"/>
    <w:rsid w:val="00873BFD"/>
    <w:rsid w:val="00874655"/>
    <w:rsid w:val="00880869"/>
    <w:rsid w:val="008841B8"/>
    <w:rsid w:val="00887FFE"/>
    <w:rsid w:val="008949FE"/>
    <w:rsid w:val="008A2672"/>
    <w:rsid w:val="008A330A"/>
    <w:rsid w:val="008B5049"/>
    <w:rsid w:val="008B568F"/>
    <w:rsid w:val="008B60C3"/>
    <w:rsid w:val="008B62E2"/>
    <w:rsid w:val="008B68FC"/>
    <w:rsid w:val="008C1305"/>
    <w:rsid w:val="008C31AE"/>
    <w:rsid w:val="008C321F"/>
    <w:rsid w:val="008C7EB7"/>
    <w:rsid w:val="008D126D"/>
    <w:rsid w:val="008D1FB8"/>
    <w:rsid w:val="008D3346"/>
    <w:rsid w:val="008D38EA"/>
    <w:rsid w:val="008D4381"/>
    <w:rsid w:val="008D6CCD"/>
    <w:rsid w:val="008E1424"/>
    <w:rsid w:val="008F23F0"/>
    <w:rsid w:val="008F6FD0"/>
    <w:rsid w:val="00917E7C"/>
    <w:rsid w:val="009204E8"/>
    <w:rsid w:val="00924F04"/>
    <w:rsid w:val="00931712"/>
    <w:rsid w:val="009338DD"/>
    <w:rsid w:val="0093591F"/>
    <w:rsid w:val="00940078"/>
    <w:rsid w:val="00943211"/>
    <w:rsid w:val="00944802"/>
    <w:rsid w:val="0094776C"/>
    <w:rsid w:val="00951946"/>
    <w:rsid w:val="00953D1E"/>
    <w:rsid w:val="00954830"/>
    <w:rsid w:val="009554DB"/>
    <w:rsid w:val="00956FDA"/>
    <w:rsid w:val="00960E1A"/>
    <w:rsid w:val="0097133F"/>
    <w:rsid w:val="00971789"/>
    <w:rsid w:val="009718A5"/>
    <w:rsid w:val="00972C35"/>
    <w:rsid w:val="00974026"/>
    <w:rsid w:val="00975603"/>
    <w:rsid w:val="0098169B"/>
    <w:rsid w:val="0098250C"/>
    <w:rsid w:val="0098772E"/>
    <w:rsid w:val="00991FA4"/>
    <w:rsid w:val="00992378"/>
    <w:rsid w:val="00992680"/>
    <w:rsid w:val="00992A5C"/>
    <w:rsid w:val="009950E9"/>
    <w:rsid w:val="00995DDE"/>
    <w:rsid w:val="00997364"/>
    <w:rsid w:val="009A024A"/>
    <w:rsid w:val="009A0A30"/>
    <w:rsid w:val="009A606F"/>
    <w:rsid w:val="009A6CFA"/>
    <w:rsid w:val="009B32F7"/>
    <w:rsid w:val="009B7A83"/>
    <w:rsid w:val="009C0175"/>
    <w:rsid w:val="009C1360"/>
    <w:rsid w:val="009C6EA4"/>
    <w:rsid w:val="009D0668"/>
    <w:rsid w:val="009D3669"/>
    <w:rsid w:val="009D3970"/>
    <w:rsid w:val="009D3D4E"/>
    <w:rsid w:val="009D45D9"/>
    <w:rsid w:val="009E0784"/>
    <w:rsid w:val="009E24C3"/>
    <w:rsid w:val="009E30D2"/>
    <w:rsid w:val="009E720B"/>
    <w:rsid w:val="009F19D3"/>
    <w:rsid w:val="009F2656"/>
    <w:rsid w:val="009F542D"/>
    <w:rsid w:val="00A00FD0"/>
    <w:rsid w:val="00A01D29"/>
    <w:rsid w:val="00A04EF8"/>
    <w:rsid w:val="00A07BB3"/>
    <w:rsid w:val="00A11F66"/>
    <w:rsid w:val="00A1263C"/>
    <w:rsid w:val="00A204A7"/>
    <w:rsid w:val="00A225B1"/>
    <w:rsid w:val="00A234F5"/>
    <w:rsid w:val="00A26272"/>
    <w:rsid w:val="00A2658F"/>
    <w:rsid w:val="00A367D1"/>
    <w:rsid w:val="00A37788"/>
    <w:rsid w:val="00A37948"/>
    <w:rsid w:val="00A430CF"/>
    <w:rsid w:val="00A50680"/>
    <w:rsid w:val="00A56CB6"/>
    <w:rsid w:val="00A631A4"/>
    <w:rsid w:val="00A653F0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CBC"/>
    <w:rsid w:val="00AA67A2"/>
    <w:rsid w:val="00AB04CB"/>
    <w:rsid w:val="00AB09E6"/>
    <w:rsid w:val="00AB4DC4"/>
    <w:rsid w:val="00AC141C"/>
    <w:rsid w:val="00AC2879"/>
    <w:rsid w:val="00AC2F78"/>
    <w:rsid w:val="00AC7431"/>
    <w:rsid w:val="00AD257C"/>
    <w:rsid w:val="00AD554A"/>
    <w:rsid w:val="00AD5D93"/>
    <w:rsid w:val="00AE086C"/>
    <w:rsid w:val="00AE0D40"/>
    <w:rsid w:val="00AE327C"/>
    <w:rsid w:val="00AF21E3"/>
    <w:rsid w:val="00B0074C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27BCC"/>
    <w:rsid w:val="00B347F3"/>
    <w:rsid w:val="00B373BA"/>
    <w:rsid w:val="00B404EE"/>
    <w:rsid w:val="00B4717B"/>
    <w:rsid w:val="00B52719"/>
    <w:rsid w:val="00B536A8"/>
    <w:rsid w:val="00B60611"/>
    <w:rsid w:val="00B60B62"/>
    <w:rsid w:val="00B64AAB"/>
    <w:rsid w:val="00B7346D"/>
    <w:rsid w:val="00B76B23"/>
    <w:rsid w:val="00B83756"/>
    <w:rsid w:val="00B839C2"/>
    <w:rsid w:val="00B8510B"/>
    <w:rsid w:val="00B85DA5"/>
    <w:rsid w:val="00B85F90"/>
    <w:rsid w:val="00B90014"/>
    <w:rsid w:val="00B96F5C"/>
    <w:rsid w:val="00BA40EF"/>
    <w:rsid w:val="00BB24F6"/>
    <w:rsid w:val="00BB5658"/>
    <w:rsid w:val="00BB5860"/>
    <w:rsid w:val="00BB686D"/>
    <w:rsid w:val="00BB76F0"/>
    <w:rsid w:val="00BC1480"/>
    <w:rsid w:val="00BC1ABC"/>
    <w:rsid w:val="00BC6420"/>
    <w:rsid w:val="00BD1279"/>
    <w:rsid w:val="00BD32DD"/>
    <w:rsid w:val="00BD39BD"/>
    <w:rsid w:val="00BD556C"/>
    <w:rsid w:val="00BD5FA5"/>
    <w:rsid w:val="00BD61EC"/>
    <w:rsid w:val="00BE0F5E"/>
    <w:rsid w:val="00BE19B1"/>
    <w:rsid w:val="00BE22EE"/>
    <w:rsid w:val="00BE2A82"/>
    <w:rsid w:val="00BE3281"/>
    <w:rsid w:val="00BE380B"/>
    <w:rsid w:val="00BE4766"/>
    <w:rsid w:val="00BE590E"/>
    <w:rsid w:val="00BE725F"/>
    <w:rsid w:val="00BE78B4"/>
    <w:rsid w:val="00BE7E83"/>
    <w:rsid w:val="00BF0920"/>
    <w:rsid w:val="00BF37F7"/>
    <w:rsid w:val="00BF610D"/>
    <w:rsid w:val="00C007E0"/>
    <w:rsid w:val="00C04A29"/>
    <w:rsid w:val="00C108EF"/>
    <w:rsid w:val="00C133C7"/>
    <w:rsid w:val="00C135CF"/>
    <w:rsid w:val="00C1440E"/>
    <w:rsid w:val="00C14D9B"/>
    <w:rsid w:val="00C15414"/>
    <w:rsid w:val="00C205A1"/>
    <w:rsid w:val="00C24AB5"/>
    <w:rsid w:val="00C252D7"/>
    <w:rsid w:val="00C2612B"/>
    <w:rsid w:val="00C261B3"/>
    <w:rsid w:val="00C26630"/>
    <w:rsid w:val="00C27CB4"/>
    <w:rsid w:val="00C36CF2"/>
    <w:rsid w:val="00C375CB"/>
    <w:rsid w:val="00C40573"/>
    <w:rsid w:val="00C4367A"/>
    <w:rsid w:val="00C436AE"/>
    <w:rsid w:val="00C45569"/>
    <w:rsid w:val="00C4642A"/>
    <w:rsid w:val="00C54D97"/>
    <w:rsid w:val="00C716E2"/>
    <w:rsid w:val="00C739AA"/>
    <w:rsid w:val="00C74598"/>
    <w:rsid w:val="00C757BE"/>
    <w:rsid w:val="00C76AC8"/>
    <w:rsid w:val="00C76F27"/>
    <w:rsid w:val="00C77630"/>
    <w:rsid w:val="00C77D44"/>
    <w:rsid w:val="00C8246F"/>
    <w:rsid w:val="00C8289E"/>
    <w:rsid w:val="00C864F7"/>
    <w:rsid w:val="00C93E9C"/>
    <w:rsid w:val="00C96A68"/>
    <w:rsid w:val="00C97E94"/>
    <w:rsid w:val="00CA3049"/>
    <w:rsid w:val="00CA3BD1"/>
    <w:rsid w:val="00CA4C1E"/>
    <w:rsid w:val="00CA68F0"/>
    <w:rsid w:val="00CA780D"/>
    <w:rsid w:val="00CB5199"/>
    <w:rsid w:val="00CB71A8"/>
    <w:rsid w:val="00CB7906"/>
    <w:rsid w:val="00CC276A"/>
    <w:rsid w:val="00CC5334"/>
    <w:rsid w:val="00CC53E3"/>
    <w:rsid w:val="00CC5EC0"/>
    <w:rsid w:val="00CD1822"/>
    <w:rsid w:val="00CD38DE"/>
    <w:rsid w:val="00CD5503"/>
    <w:rsid w:val="00CE06CD"/>
    <w:rsid w:val="00CE76CF"/>
    <w:rsid w:val="00CF1409"/>
    <w:rsid w:val="00CF3676"/>
    <w:rsid w:val="00CF4038"/>
    <w:rsid w:val="00D008B2"/>
    <w:rsid w:val="00D01E16"/>
    <w:rsid w:val="00D02248"/>
    <w:rsid w:val="00D04BC2"/>
    <w:rsid w:val="00D06EAF"/>
    <w:rsid w:val="00D0751D"/>
    <w:rsid w:val="00D075FE"/>
    <w:rsid w:val="00D11186"/>
    <w:rsid w:val="00D14D3E"/>
    <w:rsid w:val="00D17B2E"/>
    <w:rsid w:val="00D22267"/>
    <w:rsid w:val="00D26B9F"/>
    <w:rsid w:val="00D307BB"/>
    <w:rsid w:val="00D33623"/>
    <w:rsid w:val="00D3759D"/>
    <w:rsid w:val="00D42B0B"/>
    <w:rsid w:val="00D44367"/>
    <w:rsid w:val="00D53D4D"/>
    <w:rsid w:val="00D5590D"/>
    <w:rsid w:val="00D612FB"/>
    <w:rsid w:val="00D61973"/>
    <w:rsid w:val="00D63076"/>
    <w:rsid w:val="00D6511A"/>
    <w:rsid w:val="00D65173"/>
    <w:rsid w:val="00D71EEA"/>
    <w:rsid w:val="00D74C78"/>
    <w:rsid w:val="00D7530A"/>
    <w:rsid w:val="00D81344"/>
    <w:rsid w:val="00D81DBA"/>
    <w:rsid w:val="00D856AA"/>
    <w:rsid w:val="00D9174D"/>
    <w:rsid w:val="00D9750C"/>
    <w:rsid w:val="00D97C97"/>
    <w:rsid w:val="00DA448A"/>
    <w:rsid w:val="00DB2028"/>
    <w:rsid w:val="00DB2056"/>
    <w:rsid w:val="00DB3209"/>
    <w:rsid w:val="00DB50A2"/>
    <w:rsid w:val="00DB5503"/>
    <w:rsid w:val="00DC572D"/>
    <w:rsid w:val="00DC7391"/>
    <w:rsid w:val="00DC7DA7"/>
    <w:rsid w:val="00DC7EBF"/>
    <w:rsid w:val="00DD1A1F"/>
    <w:rsid w:val="00DD5A51"/>
    <w:rsid w:val="00DE1E07"/>
    <w:rsid w:val="00DE1F12"/>
    <w:rsid w:val="00DE3AEA"/>
    <w:rsid w:val="00DE5B02"/>
    <w:rsid w:val="00DE5D9F"/>
    <w:rsid w:val="00DE7CD3"/>
    <w:rsid w:val="00DF220A"/>
    <w:rsid w:val="00DF3CD0"/>
    <w:rsid w:val="00E0075C"/>
    <w:rsid w:val="00E01AB9"/>
    <w:rsid w:val="00E0754E"/>
    <w:rsid w:val="00E105A4"/>
    <w:rsid w:val="00E12FCF"/>
    <w:rsid w:val="00E217E0"/>
    <w:rsid w:val="00E2632A"/>
    <w:rsid w:val="00E334C7"/>
    <w:rsid w:val="00E36104"/>
    <w:rsid w:val="00E36E1D"/>
    <w:rsid w:val="00E3759D"/>
    <w:rsid w:val="00E40CE8"/>
    <w:rsid w:val="00E417B6"/>
    <w:rsid w:val="00E4189E"/>
    <w:rsid w:val="00E4302F"/>
    <w:rsid w:val="00E454E8"/>
    <w:rsid w:val="00E46246"/>
    <w:rsid w:val="00E52931"/>
    <w:rsid w:val="00E533E1"/>
    <w:rsid w:val="00E54F8E"/>
    <w:rsid w:val="00E57A38"/>
    <w:rsid w:val="00E601AC"/>
    <w:rsid w:val="00E61236"/>
    <w:rsid w:val="00E657A8"/>
    <w:rsid w:val="00E6799D"/>
    <w:rsid w:val="00E723AB"/>
    <w:rsid w:val="00E7268D"/>
    <w:rsid w:val="00E73092"/>
    <w:rsid w:val="00E778AF"/>
    <w:rsid w:val="00E81214"/>
    <w:rsid w:val="00E8351A"/>
    <w:rsid w:val="00E83C77"/>
    <w:rsid w:val="00E95ED1"/>
    <w:rsid w:val="00E97BF9"/>
    <w:rsid w:val="00EA56C3"/>
    <w:rsid w:val="00EA621F"/>
    <w:rsid w:val="00EB15AE"/>
    <w:rsid w:val="00EB4E65"/>
    <w:rsid w:val="00EB5856"/>
    <w:rsid w:val="00EB602E"/>
    <w:rsid w:val="00EC4FBE"/>
    <w:rsid w:val="00EC78BA"/>
    <w:rsid w:val="00ED00E4"/>
    <w:rsid w:val="00ED06EB"/>
    <w:rsid w:val="00ED3424"/>
    <w:rsid w:val="00ED3487"/>
    <w:rsid w:val="00EE00B2"/>
    <w:rsid w:val="00EE210F"/>
    <w:rsid w:val="00EE7277"/>
    <w:rsid w:val="00EF299C"/>
    <w:rsid w:val="00EF48B1"/>
    <w:rsid w:val="00EF7361"/>
    <w:rsid w:val="00EF757A"/>
    <w:rsid w:val="00F02AC9"/>
    <w:rsid w:val="00F032C1"/>
    <w:rsid w:val="00F04B51"/>
    <w:rsid w:val="00F0600E"/>
    <w:rsid w:val="00F15AC7"/>
    <w:rsid w:val="00F20DAD"/>
    <w:rsid w:val="00F32163"/>
    <w:rsid w:val="00F35DC5"/>
    <w:rsid w:val="00F37590"/>
    <w:rsid w:val="00F37798"/>
    <w:rsid w:val="00F3798F"/>
    <w:rsid w:val="00F37C3F"/>
    <w:rsid w:val="00F37C83"/>
    <w:rsid w:val="00F40BB1"/>
    <w:rsid w:val="00F423B4"/>
    <w:rsid w:val="00F4290B"/>
    <w:rsid w:val="00F42E8D"/>
    <w:rsid w:val="00F5437F"/>
    <w:rsid w:val="00F66157"/>
    <w:rsid w:val="00F74673"/>
    <w:rsid w:val="00F7589D"/>
    <w:rsid w:val="00F82354"/>
    <w:rsid w:val="00F9110F"/>
    <w:rsid w:val="00F915EA"/>
    <w:rsid w:val="00F947FC"/>
    <w:rsid w:val="00F96EF6"/>
    <w:rsid w:val="00FA08A4"/>
    <w:rsid w:val="00FA1D5A"/>
    <w:rsid w:val="00FA31A1"/>
    <w:rsid w:val="00FB0F1F"/>
    <w:rsid w:val="00FC13B7"/>
    <w:rsid w:val="00FC2BC9"/>
    <w:rsid w:val="00FE0DF8"/>
    <w:rsid w:val="00FE1D00"/>
    <w:rsid w:val="00FF0B00"/>
    <w:rsid w:val="00FF53D8"/>
    <w:rsid w:val="00FF7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6">
    <w:name w:val="Знак16"/>
    <w:basedOn w:val="Normal"/>
    <w:uiPriority w:val="99"/>
    <w:rsid w:val="00887FFE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7">
    <w:name w:val="Без интервала1"/>
    <w:uiPriority w:val="99"/>
    <w:rsid w:val="001B0BB9"/>
    <w:pPr>
      <w:suppressAutoHyphens/>
    </w:pPr>
    <w:rPr>
      <w:rFonts w:ascii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877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7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7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8</TotalTime>
  <Pages>1</Pages>
  <Words>262</Words>
  <Characters>1494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5</cp:revision>
  <cp:lastPrinted>2024-11-29T05:51:00Z</cp:lastPrinted>
  <dcterms:created xsi:type="dcterms:W3CDTF">2024-11-28T14:07:00Z</dcterms:created>
  <dcterms:modified xsi:type="dcterms:W3CDTF">2025-01-23T13:26:00Z</dcterms:modified>
</cp:coreProperties>
</file>